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27F81" w14:textId="77777777" w:rsidR="00B87A5B" w:rsidRDefault="00B87A5B" w:rsidP="00B87A5B">
      <w:pPr>
        <w:pStyle w:val="NoSpacing"/>
      </w:pPr>
      <w:r>
        <w:rPr>
          <w:u w:val="single"/>
        </w:rPr>
        <w:t>Robert KIRKLAND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14:paraId="20B25141" w14:textId="77777777" w:rsidR="00B87A5B" w:rsidRDefault="00B87A5B" w:rsidP="00B87A5B">
      <w:pPr>
        <w:pStyle w:val="NoSpacing"/>
      </w:pPr>
      <w:r>
        <w:t>of Chichester Cathedral.</w:t>
      </w:r>
    </w:p>
    <w:p w14:paraId="73E3F8D6" w14:textId="77777777" w:rsidR="00B87A5B" w:rsidRDefault="00B87A5B" w:rsidP="00B87A5B">
      <w:pPr>
        <w:pStyle w:val="NoSpacing"/>
      </w:pPr>
    </w:p>
    <w:p w14:paraId="0BCE1BDD" w14:textId="77777777" w:rsidR="00B87A5B" w:rsidRDefault="00B87A5B" w:rsidP="00B87A5B">
      <w:pPr>
        <w:pStyle w:val="NoSpacing"/>
      </w:pPr>
    </w:p>
    <w:p w14:paraId="7D0F92F8" w14:textId="77777777" w:rsidR="00B87A5B" w:rsidRDefault="00B87A5B" w:rsidP="00B87A5B">
      <w:pPr>
        <w:pStyle w:val="NoSpacing"/>
      </w:pPr>
      <w:r>
        <w:tab/>
        <w:t>1503</w:t>
      </w:r>
      <w:r>
        <w:tab/>
        <w:t>He was an executor of Edward Story, Bishop of Chichester(q.v.).</w:t>
      </w:r>
    </w:p>
    <w:p w14:paraId="5986424E" w14:textId="77777777" w:rsidR="00B87A5B" w:rsidRDefault="00B87A5B" w:rsidP="00B87A5B">
      <w:pPr>
        <w:pStyle w:val="NoSpacing"/>
        <w:ind w:left="1440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proofErr w:type="gramStart"/>
      <w:r>
        <w:t>H.Stevenson</w:t>
      </w:r>
      <w:proofErr w:type="spellEnd"/>
      <w:proofErr w:type="gramEnd"/>
      <w:r>
        <w:t>, pub. Canterbury and York Society 2016 p. xx)</w:t>
      </w:r>
    </w:p>
    <w:p w14:paraId="0EAAA140" w14:textId="77777777" w:rsidR="00B87A5B" w:rsidRDefault="00B87A5B" w:rsidP="00B87A5B">
      <w:pPr>
        <w:pStyle w:val="NoSpacing"/>
      </w:pPr>
    </w:p>
    <w:p w14:paraId="42F8D1D7" w14:textId="77777777" w:rsidR="00B87A5B" w:rsidRDefault="00B87A5B" w:rsidP="00B87A5B">
      <w:pPr>
        <w:pStyle w:val="NoSpacing"/>
      </w:pPr>
    </w:p>
    <w:p w14:paraId="5E970AC8" w14:textId="77777777" w:rsidR="00B87A5B" w:rsidRDefault="00B87A5B" w:rsidP="00B87A5B">
      <w:pPr>
        <w:pStyle w:val="NoSpacing"/>
      </w:pPr>
      <w:r>
        <w:t>11 May 2019</w:t>
      </w:r>
    </w:p>
    <w:p w14:paraId="63858727" w14:textId="77777777" w:rsidR="006B2F86" w:rsidRPr="00E71FC3" w:rsidRDefault="00B87A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37D96" w14:textId="77777777" w:rsidR="00B87A5B" w:rsidRDefault="00B87A5B" w:rsidP="00E71FC3">
      <w:pPr>
        <w:spacing w:after="0" w:line="240" w:lineRule="auto"/>
      </w:pPr>
      <w:r>
        <w:separator/>
      </w:r>
    </w:p>
  </w:endnote>
  <w:endnote w:type="continuationSeparator" w:id="0">
    <w:p w14:paraId="6DE7E3A2" w14:textId="77777777" w:rsidR="00B87A5B" w:rsidRDefault="00B87A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B95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27EB4" w14:textId="77777777" w:rsidR="00B87A5B" w:rsidRDefault="00B87A5B" w:rsidP="00E71FC3">
      <w:pPr>
        <w:spacing w:after="0" w:line="240" w:lineRule="auto"/>
      </w:pPr>
      <w:r>
        <w:separator/>
      </w:r>
    </w:p>
  </w:footnote>
  <w:footnote w:type="continuationSeparator" w:id="0">
    <w:p w14:paraId="447D4DBD" w14:textId="77777777" w:rsidR="00B87A5B" w:rsidRDefault="00B87A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5B"/>
    <w:rsid w:val="001A7C09"/>
    <w:rsid w:val="00577BD5"/>
    <w:rsid w:val="00656CBA"/>
    <w:rsid w:val="006A1F77"/>
    <w:rsid w:val="00733BE7"/>
    <w:rsid w:val="00AB52E8"/>
    <w:rsid w:val="00B16D3F"/>
    <w:rsid w:val="00B87A5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11E1D"/>
  <w15:chartTrackingRefBased/>
  <w15:docId w15:val="{C18FEF7F-6006-4D64-A070-0CA3FBEF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2019-06-04T19:46:00Z</dcterms:created>
  <dcterms:modified xsi:type="dcterms:W3CDTF">2019-06-04T19:46:00Z</dcterms:modified>
</cp:coreProperties>
</file>